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413"/>
        <w:gridCol w:w="1369"/>
      </w:tblGrid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2F8" w:rsidRDefault="006062F8" w:rsidP="00BB3471">
            <w:r>
              <w:t>Приложение 8</w:t>
            </w:r>
          </w:p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2F8" w:rsidRDefault="006062F8" w:rsidP="00BB3471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2F8" w:rsidRDefault="006062F8" w:rsidP="00BB3471">
            <w:r>
              <w:t xml:space="preserve">от </w:t>
            </w:r>
            <w:r w:rsidR="005E4CC9">
              <w:t>18.06.2020</w:t>
            </w:r>
            <w:r>
              <w:t xml:space="preserve"> №</w:t>
            </w:r>
            <w:r w:rsidR="005E4CC9">
              <w:t xml:space="preserve"> 68-545</w:t>
            </w:r>
            <w:r>
              <w:t xml:space="preserve">      </w:t>
            </w:r>
          </w:p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</w:tr>
      <w:tr w:rsidR="006062F8" w:rsidTr="006062F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тыс. руб.</w:t>
            </w:r>
          </w:p>
        </w:tc>
      </w:tr>
      <w:tr w:rsidR="006062F8" w:rsidTr="006062F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№ п/п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2020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2021 год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2022 год</w:t>
            </w:r>
          </w:p>
        </w:tc>
      </w:tr>
    </w:tbl>
    <w:p w:rsidR="006062F8" w:rsidRPr="006062F8" w:rsidRDefault="006062F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2"/>
        <w:gridCol w:w="1598"/>
        <w:gridCol w:w="11"/>
        <w:gridCol w:w="1402"/>
        <w:gridCol w:w="1369"/>
      </w:tblGrid>
      <w:tr w:rsidR="006062F8" w:rsidTr="006062F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5</w:t>
            </w:r>
          </w:p>
        </w:tc>
      </w:tr>
      <w:tr w:rsidR="006062F8" w:rsidTr="006062F8">
        <w:trPr>
          <w:cantSplit/>
        </w:trPr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10 566,3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10 566,3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2 110,0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2 110,0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RPr="005E4CC9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4D5821">
            <w:pPr>
              <w:jc w:val="right"/>
            </w:pPr>
            <w:r w:rsidRPr="004D5821">
              <w:t>1 713 035,</w:t>
            </w:r>
            <w:r w:rsidR="004D5821" w:rsidRPr="004D5821">
              <w:t>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1 461 078,1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5E4CC9" w:rsidRDefault="006062F8" w:rsidP="006D64DD">
            <w:pPr>
              <w:jc w:val="right"/>
            </w:pPr>
            <w:r w:rsidRPr="005E4CC9">
              <w:t>407 416,</w:t>
            </w:r>
            <w:r w:rsidR="006D64DD" w:rsidRPr="005E4CC9">
              <w:t>6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5E4CC9" w:rsidRDefault="006062F8" w:rsidP="00443E2B">
            <w:pPr>
              <w:jc w:val="right"/>
            </w:pPr>
            <w:r w:rsidRPr="005E4CC9">
              <w:t>81 453,</w:t>
            </w:r>
            <w:r w:rsidR="00443E2B" w:rsidRPr="005E4CC9"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5E4CC9" w:rsidRDefault="006062F8" w:rsidP="00BB3471">
            <w:pPr>
              <w:jc w:val="right"/>
            </w:pPr>
            <w:r w:rsidRPr="005E4CC9"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81 753,4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127 896,1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187 347,7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lastRenderedPageBreak/>
              <w:t>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187 347,7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229 968,1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65 309,7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889 859,3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289,8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128 209,3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32 986,6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80 000,0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407 416,6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6A2211">
            <w:pPr>
              <w:jc w:val="right"/>
            </w:pPr>
            <w:r w:rsidRPr="005E4CC9">
              <w:t>407 416,</w:t>
            </w:r>
            <w:r w:rsidR="006A2211" w:rsidRPr="005E4CC9">
              <w:t>6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418 483,7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792 096,9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19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589 180,4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Реконструкция фонтана «Одуванчик» на площади им. Кирова С.М.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47 447,5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101 303,5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47 865,5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скоростной трамвайной линии Мирный пер. - 6-я Дачная (детализация проекта по этапам строительства)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300,0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lastRenderedPageBreak/>
              <w:t>25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3 000,0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27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28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нового корпуса в МУДО «ДООЦ «Мечта»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4 500,0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136 715,3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29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Водозаборная скважина МБОУ «ООШ №104»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1 996,0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30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132 000,0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2 700,0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19,3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4 172,4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33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4 000,0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34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172,4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10 130,9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35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8 133,3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443E2B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36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1 997,6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RPr="005E4CC9" w:rsidTr="00443E2B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Всего по разделу:</w:t>
            </w:r>
          </w:p>
        </w:tc>
        <w:tc>
          <w:tcPr>
            <w:tcW w:w="1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2 673 727,4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1 461 078,1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5E4CC9" w:rsidRDefault="006062F8" w:rsidP="006D64DD">
            <w:pPr>
              <w:jc w:val="right"/>
            </w:pPr>
            <w:r w:rsidRPr="005E4CC9">
              <w:t>407 416,</w:t>
            </w:r>
            <w:r w:rsidR="006D64DD" w:rsidRPr="005E4CC9">
              <w:t>6</w:t>
            </w:r>
          </w:p>
        </w:tc>
      </w:tr>
      <w:tr w:rsidR="006062F8" w:rsidTr="006062F8">
        <w:trPr>
          <w:cantSplit/>
        </w:trPr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6062F8" w:rsidTr="006062F8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</w:tr>
      <w:tr w:rsidR="006062F8" w:rsidTr="006062F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lastRenderedPageBreak/>
              <w:t>1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</w:tr>
      <w:tr w:rsidR="006062F8" w:rsidTr="006062F8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622 257,7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226 512,0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6062F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2</w:t>
            </w:r>
          </w:p>
        </w:tc>
        <w:tc>
          <w:tcPr>
            <w:tcW w:w="9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2F8" w:rsidRDefault="006062F8" w:rsidP="00BB3471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622 257,7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226 512,0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0,0</w:t>
            </w:r>
          </w:p>
        </w:tc>
      </w:tr>
      <w:tr w:rsidR="006062F8" w:rsidTr="006062F8">
        <w:trPr>
          <w:cantSplit/>
        </w:trPr>
        <w:tc>
          <w:tcPr>
            <w:tcW w:w="10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667 257,7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271 512,0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pPr>
              <w:jc w:val="right"/>
            </w:pPr>
            <w:r>
              <w:t>45 000,0</w:t>
            </w:r>
          </w:p>
        </w:tc>
      </w:tr>
      <w:tr w:rsidR="006062F8" w:rsidRPr="005E4CC9" w:rsidTr="006062F8">
        <w:trPr>
          <w:cantSplit/>
        </w:trPr>
        <w:tc>
          <w:tcPr>
            <w:tcW w:w="104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62F8" w:rsidRDefault="006062F8" w:rsidP="00BB3471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6D64DD" w:rsidRDefault="006062F8" w:rsidP="00443E2B">
            <w:pPr>
              <w:jc w:val="right"/>
              <w:rPr>
                <w:b/>
                <w:bCs/>
              </w:rPr>
            </w:pPr>
            <w:r w:rsidRPr="006D64DD">
              <w:rPr>
                <w:b/>
                <w:bCs/>
              </w:rPr>
              <w:t>3 340 985,</w:t>
            </w:r>
            <w:r w:rsidR="00443E2B" w:rsidRPr="006D64DD">
              <w:rPr>
                <w:b/>
                <w:bCs/>
              </w:rPr>
              <w:t>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5E4CC9" w:rsidRDefault="006062F8" w:rsidP="00BB3471">
            <w:pPr>
              <w:jc w:val="right"/>
              <w:rPr>
                <w:b/>
                <w:bCs/>
              </w:rPr>
            </w:pPr>
            <w:r w:rsidRPr="005E4CC9">
              <w:rPr>
                <w:b/>
                <w:bCs/>
              </w:rPr>
              <w:t>1 732 590,1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2F8" w:rsidRPr="005E4CC9" w:rsidRDefault="006062F8" w:rsidP="006D64DD">
            <w:pPr>
              <w:jc w:val="right"/>
              <w:rPr>
                <w:b/>
                <w:bCs/>
              </w:rPr>
            </w:pPr>
            <w:r w:rsidRPr="005E4CC9">
              <w:rPr>
                <w:b/>
                <w:bCs/>
              </w:rPr>
              <w:t>452 416,</w:t>
            </w:r>
            <w:r w:rsidR="006D64DD" w:rsidRPr="005E4CC9">
              <w:rPr>
                <w:b/>
                <w:bCs/>
              </w:rPr>
              <w:t>6</w:t>
            </w:r>
          </w:p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r>
              <w:t xml:space="preserve"> </w:t>
            </w:r>
          </w:p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Pr="006D64DD" w:rsidRDefault="006062F8" w:rsidP="00BB3471"/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Pr="006D64DD" w:rsidRDefault="006062F8" w:rsidP="00BB3471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</w:tr>
      <w:tr w:rsidR="006062F8" w:rsidTr="006062F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2F8" w:rsidRDefault="006062F8" w:rsidP="00BB3471"/>
        </w:tc>
      </w:tr>
    </w:tbl>
    <w:p w:rsidR="006062F8" w:rsidRPr="00A72CC8" w:rsidRDefault="006062F8" w:rsidP="006062F8"/>
    <w:p w:rsidR="00E2598B" w:rsidRPr="006062F8" w:rsidRDefault="00E2598B" w:rsidP="006062F8"/>
    <w:sectPr w:rsidR="00E2598B" w:rsidRPr="006062F8" w:rsidSect="006062F8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B89" w:rsidRDefault="004C2B89" w:rsidP="006062F8">
      <w:r>
        <w:separator/>
      </w:r>
    </w:p>
  </w:endnote>
  <w:endnote w:type="continuationSeparator" w:id="1">
    <w:p w:rsidR="004C2B89" w:rsidRDefault="004C2B89" w:rsidP="00606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B89" w:rsidRDefault="004C2B89" w:rsidP="006062F8">
      <w:r>
        <w:separator/>
      </w:r>
    </w:p>
  </w:footnote>
  <w:footnote w:type="continuationSeparator" w:id="1">
    <w:p w:rsidR="004C2B89" w:rsidRDefault="004C2B89" w:rsidP="00606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F8" w:rsidRDefault="00C84360" w:rsidP="00BF4C3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62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62F8" w:rsidRDefault="006062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F8" w:rsidRDefault="00C84360" w:rsidP="00BF4C3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62F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E4CC9">
      <w:rPr>
        <w:rStyle w:val="a7"/>
        <w:noProof/>
      </w:rPr>
      <w:t>2</w:t>
    </w:r>
    <w:r>
      <w:rPr>
        <w:rStyle w:val="a7"/>
      </w:rPr>
      <w:fldChar w:fldCharType="end"/>
    </w:r>
  </w:p>
  <w:p w:rsidR="006062F8" w:rsidRDefault="006062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062F8"/>
    <w:rsid w:val="000B7A8E"/>
    <w:rsid w:val="002C3F39"/>
    <w:rsid w:val="00443E2B"/>
    <w:rsid w:val="004C2B89"/>
    <w:rsid w:val="004D5821"/>
    <w:rsid w:val="005A4D74"/>
    <w:rsid w:val="005E133B"/>
    <w:rsid w:val="005E4CC9"/>
    <w:rsid w:val="006062F8"/>
    <w:rsid w:val="006808C6"/>
    <w:rsid w:val="006A2211"/>
    <w:rsid w:val="006D64DD"/>
    <w:rsid w:val="00963D5C"/>
    <w:rsid w:val="00A24CAF"/>
    <w:rsid w:val="00A835DA"/>
    <w:rsid w:val="00B912FD"/>
    <w:rsid w:val="00C84360"/>
    <w:rsid w:val="00C8716F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062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62F8"/>
  </w:style>
  <w:style w:type="paragraph" w:styleId="a5">
    <w:name w:val="footer"/>
    <w:basedOn w:val="a"/>
    <w:link w:val="a6"/>
    <w:uiPriority w:val="99"/>
    <w:semiHidden/>
    <w:unhideWhenUsed/>
    <w:rsid w:val="006062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62F8"/>
  </w:style>
  <w:style w:type="character" w:styleId="a7">
    <w:name w:val="page number"/>
    <w:basedOn w:val="a0"/>
    <w:uiPriority w:val="99"/>
    <w:semiHidden/>
    <w:unhideWhenUsed/>
    <w:rsid w:val="006062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UdalovaDA</cp:lastModifiedBy>
  <cp:revision>3</cp:revision>
  <dcterms:created xsi:type="dcterms:W3CDTF">2020-06-18T13:34:00Z</dcterms:created>
  <dcterms:modified xsi:type="dcterms:W3CDTF">2020-06-18T13:34:00Z</dcterms:modified>
</cp:coreProperties>
</file>